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C62" w:rsidRDefault="00957C62" w:rsidP="00B304A6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fillcolor="window">
            <v:imagedata r:id="rId7" o:title=""/>
          </v:shape>
        </w:pict>
      </w:r>
    </w:p>
    <w:p w:rsidR="00957C62" w:rsidRDefault="00957C62" w:rsidP="00B304A6">
      <w:pPr>
        <w:pStyle w:val="Caption"/>
        <w:rPr>
          <w:b/>
          <w:lang w:val="uk-UA"/>
        </w:rPr>
      </w:pPr>
      <w:r>
        <w:rPr>
          <w:b/>
          <w:lang w:val="uk-UA"/>
        </w:rPr>
        <w:t>ВІДДІЛ  ОСВІТИ</w:t>
      </w:r>
    </w:p>
    <w:p w:rsidR="00957C62" w:rsidRPr="00B304A6" w:rsidRDefault="00957C62" w:rsidP="00B304A6">
      <w:pPr>
        <w:pStyle w:val="Heading5"/>
        <w:jc w:val="center"/>
        <w:rPr>
          <w:i w:val="0"/>
          <w:lang w:val="uk-UA"/>
        </w:rPr>
      </w:pPr>
      <w:r w:rsidRPr="00B304A6">
        <w:rPr>
          <w:i w:val="0"/>
          <w:lang w:val="uk-UA"/>
        </w:rPr>
        <w:t>ВАЛКІВСЬКОЇ  РАЙОННОЇ  ДЕРЖАВНОЇ  АДМІНІСТРАЦІЇ</w:t>
      </w:r>
    </w:p>
    <w:p w:rsidR="00957C62" w:rsidRPr="002F79CD" w:rsidRDefault="00957C62" w:rsidP="00B304A6">
      <w:pPr>
        <w:jc w:val="center"/>
      </w:pPr>
    </w:p>
    <w:p w:rsidR="00957C62" w:rsidRPr="002F79CD" w:rsidRDefault="00957C62" w:rsidP="00B304A6">
      <w:pPr>
        <w:pStyle w:val="Heading8"/>
        <w:jc w:val="center"/>
        <w:rPr>
          <w:b/>
          <w:i w:val="0"/>
          <w:sz w:val="32"/>
          <w:szCs w:val="32"/>
        </w:rPr>
      </w:pPr>
      <w:r w:rsidRPr="002F79CD">
        <w:rPr>
          <w:b/>
          <w:i w:val="0"/>
          <w:sz w:val="32"/>
          <w:szCs w:val="32"/>
        </w:rPr>
        <w:t xml:space="preserve">Н А К </w:t>
      </w:r>
      <w:r w:rsidRPr="006405E4">
        <w:rPr>
          <w:b/>
          <w:i w:val="0"/>
          <w:sz w:val="32"/>
          <w:szCs w:val="32"/>
          <w:lang w:val="uk-UA"/>
        </w:rPr>
        <w:t>А З</w:t>
      </w:r>
    </w:p>
    <w:p w:rsidR="00957C62" w:rsidRPr="002F79CD" w:rsidRDefault="00957C62" w:rsidP="00B304A6">
      <w:pPr>
        <w:jc w:val="center"/>
      </w:pPr>
    </w:p>
    <w:p w:rsidR="00957C62" w:rsidRPr="00B304A6" w:rsidRDefault="00957C62" w:rsidP="00B304A6">
      <w:pPr>
        <w:rPr>
          <w:b/>
        </w:rPr>
      </w:pPr>
      <w:r w:rsidRPr="00B304A6">
        <w:rPr>
          <w:b/>
        </w:rPr>
        <w:t>10.05.2012</w:t>
      </w:r>
      <w:r w:rsidRPr="00B304A6">
        <w:rPr>
          <w:b/>
        </w:rPr>
        <w:tab/>
      </w:r>
      <w:r w:rsidRPr="00B304A6">
        <w:rPr>
          <w:b/>
        </w:rPr>
        <w:tab/>
        <w:t xml:space="preserve">                                                             </w:t>
      </w:r>
      <w:r w:rsidRPr="00B304A6">
        <w:rPr>
          <w:b/>
        </w:rPr>
        <w:tab/>
      </w:r>
      <w:r w:rsidRPr="00B304A6">
        <w:rPr>
          <w:b/>
        </w:rPr>
        <w:tab/>
        <w:t xml:space="preserve">        № </w:t>
      </w:r>
      <w:r>
        <w:rPr>
          <w:b/>
        </w:rPr>
        <w:t>102</w:t>
      </w:r>
    </w:p>
    <w:p w:rsidR="00957C62" w:rsidRPr="00B304A6" w:rsidRDefault="00957C62" w:rsidP="003D3F7C">
      <w:pPr>
        <w:jc w:val="both"/>
        <w:rPr>
          <w:b/>
          <w:lang w:val="ru-RU"/>
        </w:rPr>
      </w:pPr>
    </w:p>
    <w:p w:rsidR="00957C62" w:rsidRDefault="00957C62" w:rsidP="003D3F7C">
      <w:pPr>
        <w:jc w:val="both"/>
        <w:rPr>
          <w:b/>
        </w:rPr>
      </w:pPr>
      <w:r w:rsidRPr="00557D72">
        <w:rPr>
          <w:b/>
        </w:rPr>
        <w:t xml:space="preserve">Про </w:t>
      </w:r>
      <w:r w:rsidRPr="00862500">
        <w:rPr>
          <w:b/>
        </w:rPr>
        <w:t xml:space="preserve">організацію проведення </w:t>
      </w:r>
    </w:p>
    <w:p w:rsidR="00957C62" w:rsidRDefault="00957C62" w:rsidP="003D3F7C">
      <w:pPr>
        <w:jc w:val="both"/>
        <w:rPr>
          <w:b/>
        </w:rPr>
      </w:pPr>
      <w:r>
        <w:rPr>
          <w:b/>
        </w:rPr>
        <w:t>урочистих заходів</w:t>
      </w:r>
      <w:r w:rsidRPr="00862500">
        <w:rPr>
          <w:b/>
        </w:rPr>
        <w:t xml:space="preserve"> з нагоди </w:t>
      </w:r>
    </w:p>
    <w:p w:rsidR="00957C62" w:rsidRDefault="00957C62" w:rsidP="003D3F7C">
      <w:pPr>
        <w:jc w:val="both"/>
        <w:rPr>
          <w:b/>
        </w:rPr>
      </w:pPr>
      <w:r w:rsidRPr="00862500">
        <w:rPr>
          <w:b/>
        </w:rPr>
        <w:t xml:space="preserve">випуску учнів 11(12)-х класів </w:t>
      </w:r>
    </w:p>
    <w:p w:rsidR="00957C62" w:rsidRDefault="00957C62" w:rsidP="003D3F7C">
      <w:pPr>
        <w:jc w:val="both"/>
        <w:rPr>
          <w:b/>
        </w:rPr>
      </w:pPr>
      <w:r w:rsidRPr="00862500">
        <w:rPr>
          <w:b/>
        </w:rPr>
        <w:t xml:space="preserve">загальноосвітніх навчальних </w:t>
      </w:r>
    </w:p>
    <w:p w:rsidR="00957C62" w:rsidRPr="003D3F7C" w:rsidRDefault="00957C62" w:rsidP="003D3F7C">
      <w:pPr>
        <w:jc w:val="both"/>
        <w:rPr>
          <w:b/>
        </w:rPr>
      </w:pPr>
      <w:r>
        <w:rPr>
          <w:b/>
        </w:rPr>
        <w:t>закладів району</w:t>
      </w:r>
    </w:p>
    <w:p w:rsidR="00957C62" w:rsidRPr="00862500" w:rsidRDefault="00957C62" w:rsidP="003D3F7C">
      <w:pPr>
        <w:pStyle w:val="BlockText"/>
        <w:spacing w:line="240" w:lineRule="auto"/>
        <w:ind w:left="0" w:right="0" w:hanging="4111"/>
        <w:rPr>
          <w:b/>
          <w:sz w:val="27"/>
          <w:szCs w:val="24"/>
        </w:rPr>
      </w:pPr>
    </w:p>
    <w:p w:rsidR="00957C62" w:rsidRPr="003D3F7C" w:rsidRDefault="00957C62" w:rsidP="003D3F7C">
      <w:pPr>
        <w:spacing w:line="360" w:lineRule="auto"/>
        <w:ind w:firstLine="708"/>
        <w:jc w:val="both"/>
      </w:pPr>
      <w:r w:rsidRPr="003D3F7C">
        <w:rPr>
          <w:bCs/>
        </w:rPr>
        <w:t>На виконання наказу Головного управління освіти і науки Харківської обласної державної адміністрації від 08.05.</w:t>
      </w:r>
      <w:r>
        <w:rPr>
          <w:bCs/>
        </w:rPr>
        <w:t>2</w:t>
      </w:r>
      <w:r w:rsidRPr="003D3F7C">
        <w:rPr>
          <w:bCs/>
        </w:rPr>
        <w:t>012 № 259 «</w:t>
      </w:r>
      <w:r w:rsidRPr="003D3F7C">
        <w:t>Про організацію проведення урочистих заходів з нагоди випуску учнів 11(12)-х класів загальноосвітніх навчальних закладів області</w:t>
      </w:r>
      <w:r>
        <w:t xml:space="preserve">», </w:t>
      </w:r>
      <w:r w:rsidRPr="003D3F7C">
        <w:t xml:space="preserve"> </w:t>
      </w:r>
      <w:r>
        <w:t>з</w:t>
      </w:r>
      <w:r>
        <w:rPr>
          <w:bCs/>
        </w:rPr>
        <w:t xml:space="preserve"> метою контролю за проведенням урочистих заходів із нагоди випуску </w:t>
      </w:r>
      <w:r>
        <w:rPr>
          <w:szCs w:val="28"/>
        </w:rPr>
        <w:t>учнів 11 (12)-х класів загальноосвітніх навчальних закладів району</w:t>
      </w:r>
    </w:p>
    <w:p w:rsidR="00957C62" w:rsidRPr="00603C26" w:rsidRDefault="00957C62" w:rsidP="003D3F7C">
      <w:pPr>
        <w:spacing w:line="360" w:lineRule="auto"/>
        <w:jc w:val="both"/>
      </w:pPr>
    </w:p>
    <w:p w:rsidR="00957C62" w:rsidRPr="00603C26" w:rsidRDefault="00957C62" w:rsidP="003D3F7C">
      <w:pPr>
        <w:pStyle w:val="BodyTextIndent"/>
        <w:spacing w:line="360" w:lineRule="auto"/>
        <w:ind w:firstLine="0"/>
      </w:pPr>
      <w:r w:rsidRPr="00603C26">
        <w:t>НАКАЗУЮ:</w:t>
      </w:r>
    </w:p>
    <w:p w:rsidR="00957C62" w:rsidRDefault="00957C62" w:rsidP="003D3F7C">
      <w:pPr>
        <w:pStyle w:val="BlockText"/>
        <w:ind w:left="0" w:right="-47"/>
      </w:pPr>
      <w:r>
        <w:t xml:space="preserve">1. Направити працівників відділу освіти Валківської районної державної адміністрації та Валківського районного Будинку дитячої та юнацької творчості до шкіл району для участі в урочистостях </w:t>
      </w:r>
      <w:r>
        <w:rPr>
          <w:szCs w:val="24"/>
        </w:rPr>
        <w:t xml:space="preserve">з нагоди випуску </w:t>
      </w:r>
      <w:r>
        <w:rPr>
          <w:szCs w:val="28"/>
        </w:rPr>
        <w:t xml:space="preserve">учнів 11 (12)-х класів загальноосвітніх навчальних закладів району </w:t>
      </w:r>
      <w:r>
        <w:t>(додаток 1).</w:t>
      </w:r>
    </w:p>
    <w:p w:rsidR="00957C62" w:rsidRDefault="00957C62" w:rsidP="003D3F7C">
      <w:pPr>
        <w:spacing w:line="360" w:lineRule="auto"/>
        <w:jc w:val="right"/>
        <w:rPr>
          <w:bCs/>
          <w:sz w:val="16"/>
        </w:rPr>
      </w:pPr>
      <w:r>
        <w:t>12.05.2012</w:t>
      </w:r>
    </w:p>
    <w:p w:rsidR="00957C62" w:rsidRDefault="00957C62" w:rsidP="003D3F7C">
      <w:pPr>
        <w:spacing w:line="360" w:lineRule="auto"/>
        <w:jc w:val="both"/>
        <w:rPr>
          <w:szCs w:val="28"/>
        </w:rPr>
      </w:pPr>
      <w:r>
        <w:t xml:space="preserve">2. </w:t>
      </w:r>
      <w:r>
        <w:rPr>
          <w:szCs w:val="28"/>
        </w:rPr>
        <w:t>Працівникам відділу освіти Валківської районної</w:t>
      </w:r>
      <w:r>
        <w:t xml:space="preserve"> державної адміністрації </w:t>
      </w:r>
      <w:r>
        <w:rPr>
          <w:szCs w:val="28"/>
        </w:rPr>
        <w:t xml:space="preserve">передавати оперативну інформацію начальнику відділу освіти Валківської районної </w:t>
      </w:r>
      <w:r>
        <w:t>державної адміністрації.</w:t>
      </w:r>
    </w:p>
    <w:p w:rsidR="00957C62" w:rsidRDefault="00957C62" w:rsidP="003D3F7C">
      <w:pPr>
        <w:spacing w:line="360" w:lineRule="auto"/>
        <w:jc w:val="right"/>
        <w:rPr>
          <w:szCs w:val="28"/>
        </w:rPr>
      </w:pPr>
      <w:r>
        <w:rPr>
          <w:szCs w:val="28"/>
        </w:rPr>
        <w:t>Негайно у разі виникнення надзвичайної ситуації</w:t>
      </w:r>
    </w:p>
    <w:p w:rsidR="00957C62" w:rsidRDefault="00957C62" w:rsidP="00B304A6">
      <w:pPr>
        <w:spacing w:line="360" w:lineRule="auto"/>
        <w:rPr>
          <w:szCs w:val="28"/>
        </w:rPr>
      </w:pPr>
    </w:p>
    <w:p w:rsidR="00957C62" w:rsidRPr="00B304A6" w:rsidRDefault="00957C62" w:rsidP="00B304A6">
      <w:pPr>
        <w:pStyle w:val="BodyTextIndent"/>
        <w:spacing w:line="360" w:lineRule="auto"/>
        <w:ind w:firstLine="0"/>
      </w:pPr>
      <w:r>
        <w:rPr>
          <w:szCs w:val="28"/>
        </w:rPr>
        <w:t xml:space="preserve">3. </w:t>
      </w:r>
      <w:r w:rsidRPr="00B304A6">
        <w:t>Покласти персональн</w:t>
      </w:r>
      <w:r>
        <w:t>у відповідальність на керівників</w:t>
      </w:r>
      <w:r w:rsidRPr="00B304A6">
        <w:t xml:space="preserve"> загальноосвітніх навчальних закладів Валківського району за дотриманням вимог чинного законодавства з питань попередження зловживань працівниками навчальних закладів</w:t>
      </w:r>
      <w:r>
        <w:t xml:space="preserve"> та</w:t>
      </w:r>
      <w:r>
        <w:rPr>
          <w:b/>
        </w:rPr>
        <w:t xml:space="preserve"> </w:t>
      </w:r>
      <w:r w:rsidRPr="00B304A6">
        <w:t>за дотриманням громадського поряд</w:t>
      </w:r>
      <w:r>
        <w:t xml:space="preserve">ку, поведінки учасників свят, </w:t>
      </w:r>
      <w:r w:rsidRPr="00B304A6">
        <w:t>збереженням жит</w:t>
      </w:r>
      <w:r>
        <w:t>тя і здоров’я учнів</w:t>
      </w:r>
      <w:r w:rsidRPr="00B304A6">
        <w:t xml:space="preserve"> під час проведення  урочистостей. </w:t>
      </w:r>
    </w:p>
    <w:p w:rsidR="00957C62" w:rsidRPr="00B304A6" w:rsidRDefault="00957C62" w:rsidP="00B304A6">
      <w:pPr>
        <w:pStyle w:val="BodyTextIndent"/>
        <w:spacing w:line="360" w:lineRule="auto"/>
        <w:ind w:firstLine="0"/>
      </w:pPr>
      <w:r w:rsidRPr="00B304A6">
        <w:rPr>
          <w:szCs w:val="28"/>
        </w:rPr>
        <w:t xml:space="preserve">4. </w:t>
      </w:r>
      <w:r w:rsidRPr="00B304A6">
        <w:t>Керівникам загальноосвітніх навчальних закладів району:</w:t>
      </w:r>
    </w:p>
    <w:p w:rsidR="00957C62" w:rsidRPr="00B304A6" w:rsidRDefault="00957C62" w:rsidP="00B304A6">
      <w:pPr>
        <w:pStyle w:val="BodyTextIndent"/>
        <w:spacing w:line="360" w:lineRule="auto"/>
        <w:ind w:firstLine="0"/>
      </w:pPr>
      <w:r>
        <w:t>4.1</w:t>
      </w:r>
      <w:r w:rsidRPr="00B304A6">
        <w:t>.</w:t>
      </w:r>
      <w:r w:rsidRPr="00B304A6">
        <w:tab/>
        <w:t>Забезпечити належний рівень організації заходів, присвячених закінченню школи учнями 11-х(12)-х класів загальноосвітніх навчальних закладів, виконання вимог по використанню державної символіки та передбачити участь в урочистостях представників батьківської громадськості, органів виконавчої влади та місцевого самоврядування, депутатів різних рівнів, ветеранів війни та праці, визначних людей, почесних гостей.</w:t>
      </w:r>
    </w:p>
    <w:p w:rsidR="00957C62" w:rsidRPr="00B304A6" w:rsidRDefault="00957C62" w:rsidP="00B304A6">
      <w:pPr>
        <w:pStyle w:val="BodyTextIndent"/>
        <w:spacing w:line="360" w:lineRule="auto"/>
        <w:ind w:left="5565" w:firstLine="0"/>
      </w:pPr>
      <w:r>
        <w:t xml:space="preserve">У дні </w:t>
      </w:r>
      <w:r w:rsidRPr="00B304A6">
        <w:t>проведення урочистостей</w:t>
      </w:r>
    </w:p>
    <w:p w:rsidR="00957C62" w:rsidRPr="00B304A6" w:rsidRDefault="00957C62" w:rsidP="00B304A6">
      <w:pPr>
        <w:pStyle w:val="BodyTextIndent"/>
        <w:spacing w:line="360" w:lineRule="auto"/>
        <w:ind w:firstLine="0"/>
      </w:pPr>
      <w:r>
        <w:t>4.2.</w:t>
      </w:r>
      <w:r w:rsidRPr="00B304A6">
        <w:tab/>
        <w:t>Вжити невідкладних заходів щодо недопущення випадків неправомірної поведінки учнів, які присутні на урочистостях, та випускників у громадських місцях та попередження випадків вживання учнями-випускниками 11-х(12-х) класів й учасниками урочистостей будь-яких алкогольних напоїв, незал</w:t>
      </w:r>
      <w:r>
        <w:t>ежно від місця проведення свята.</w:t>
      </w:r>
    </w:p>
    <w:p w:rsidR="00957C62" w:rsidRPr="00B304A6" w:rsidRDefault="00957C62" w:rsidP="00B304A6">
      <w:pPr>
        <w:pStyle w:val="BodyTextIndent"/>
        <w:spacing w:line="360" w:lineRule="auto"/>
        <w:ind w:left="5565" w:firstLine="0"/>
        <w:jc w:val="left"/>
      </w:pPr>
      <w:r w:rsidRPr="00B304A6">
        <w:t xml:space="preserve">У дні проведення урочистостей </w:t>
      </w:r>
    </w:p>
    <w:p w:rsidR="00957C62" w:rsidRPr="00B304A6" w:rsidRDefault="00957C62" w:rsidP="00B304A6">
      <w:pPr>
        <w:pStyle w:val="BodyTextIndent"/>
        <w:spacing w:line="360" w:lineRule="auto"/>
        <w:ind w:firstLine="0"/>
        <w:rPr>
          <w:sz w:val="16"/>
        </w:rPr>
      </w:pPr>
      <w:r>
        <w:t>4.3</w:t>
      </w:r>
      <w:r w:rsidRPr="00B304A6">
        <w:t>.</w:t>
      </w:r>
      <w:r w:rsidRPr="00B304A6">
        <w:tab/>
        <w:t>Спільно з працівниками правоохоронних органів забезпечити громадський порядок у місцях проведення урочистостей та збереження житт</w:t>
      </w:r>
      <w:r>
        <w:t>я і здоров’я учнів навчальних закладів</w:t>
      </w:r>
      <w:r w:rsidRPr="00B304A6">
        <w:t xml:space="preserve">. </w:t>
      </w:r>
    </w:p>
    <w:p w:rsidR="00957C62" w:rsidRPr="00B304A6" w:rsidRDefault="00957C62" w:rsidP="00B304A6">
      <w:pPr>
        <w:pStyle w:val="BodyTextIndent"/>
        <w:spacing w:line="360" w:lineRule="auto"/>
        <w:ind w:left="5565" w:firstLine="0"/>
        <w:jc w:val="left"/>
      </w:pPr>
      <w:r w:rsidRPr="00B304A6">
        <w:t xml:space="preserve">У дні проведення урочистостей </w:t>
      </w:r>
    </w:p>
    <w:p w:rsidR="00957C62" w:rsidRPr="00B304A6" w:rsidRDefault="00957C62" w:rsidP="00B304A6">
      <w:pPr>
        <w:pStyle w:val="BodyTextIndent"/>
        <w:spacing w:line="360" w:lineRule="auto"/>
        <w:ind w:firstLine="0"/>
      </w:pPr>
      <w:r w:rsidRPr="00B304A6">
        <w:t>4.4.</w:t>
      </w:r>
      <w:r>
        <w:rPr>
          <w:color w:val="FF0000"/>
        </w:rPr>
        <w:t xml:space="preserve"> </w:t>
      </w:r>
      <w:r w:rsidRPr="00B304A6">
        <w:t>На виконання Закону України «Про боротьбу з корупцією та організованою злочинністю», відповідних постанов і розпоряджень Кабінету Міністрів України, доручень Міністерства освіти і науки України заборонити збирання коштів працівниками загальноосвітніх навчальних закладів і використовувати їх без відповідного бухгалтерського обліку. Здійснювати прийом благодійних внесків виключно на добровільній основі з обов’язковим документальним оформленням.</w:t>
      </w:r>
    </w:p>
    <w:p w:rsidR="00957C62" w:rsidRPr="00B304A6" w:rsidRDefault="00957C62" w:rsidP="00B304A6">
      <w:pPr>
        <w:pStyle w:val="BodyTextIndent"/>
        <w:spacing w:line="360" w:lineRule="auto"/>
        <w:ind w:left="4956" w:firstLine="0"/>
      </w:pPr>
      <w:r w:rsidRPr="00B304A6">
        <w:t>Під час підготовки та проведення урочистих та святкових заходів</w:t>
      </w:r>
    </w:p>
    <w:p w:rsidR="00957C62" w:rsidRDefault="00957C62" w:rsidP="00B304A6">
      <w:pPr>
        <w:pStyle w:val="BodyTextInden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hanging="720"/>
      </w:pPr>
      <w:r w:rsidRPr="00B304A6">
        <w:t>Контроль за виконанням даного наказу залишаю за собою.</w:t>
      </w:r>
    </w:p>
    <w:p w:rsidR="00957C62" w:rsidRDefault="00957C62" w:rsidP="00B304A6">
      <w:pPr>
        <w:pStyle w:val="BodyTextIndent"/>
        <w:spacing w:line="360" w:lineRule="auto"/>
        <w:ind w:firstLine="0"/>
      </w:pPr>
    </w:p>
    <w:p w:rsidR="00957C62" w:rsidRDefault="00957C62" w:rsidP="00B304A6">
      <w:pPr>
        <w:pStyle w:val="BodyTextIndent"/>
        <w:spacing w:line="360" w:lineRule="auto"/>
        <w:ind w:firstLine="0"/>
      </w:pPr>
    </w:p>
    <w:p w:rsidR="00957C62" w:rsidRPr="00B304A6" w:rsidRDefault="00957C62" w:rsidP="00B304A6">
      <w:pPr>
        <w:pStyle w:val="BodyTextIndent"/>
        <w:ind w:firstLine="0"/>
        <w:rPr>
          <w:b/>
        </w:rPr>
      </w:pPr>
      <w:r w:rsidRPr="00B304A6">
        <w:rPr>
          <w:b/>
        </w:rPr>
        <w:t>Начальник</w:t>
      </w:r>
    </w:p>
    <w:p w:rsidR="00957C62" w:rsidRDefault="00957C62" w:rsidP="00B304A6">
      <w:pPr>
        <w:pStyle w:val="BodyTextIndent"/>
        <w:ind w:firstLine="0"/>
        <w:rPr>
          <w:b/>
        </w:rPr>
      </w:pPr>
      <w:r w:rsidRPr="00B304A6">
        <w:rPr>
          <w:b/>
        </w:rPr>
        <w:t>відділу освіти</w:t>
      </w:r>
      <w:r w:rsidRPr="00B304A6">
        <w:rPr>
          <w:b/>
        </w:rPr>
        <w:tab/>
      </w:r>
      <w:r w:rsidRPr="00B304A6">
        <w:rPr>
          <w:b/>
        </w:rPr>
        <w:tab/>
      </w:r>
      <w:r w:rsidRPr="00B304A6">
        <w:rPr>
          <w:b/>
        </w:rPr>
        <w:tab/>
      </w:r>
      <w:r w:rsidRPr="00B304A6">
        <w:rPr>
          <w:b/>
        </w:rPr>
        <w:tab/>
      </w:r>
      <w:r w:rsidRPr="00B304A6">
        <w:rPr>
          <w:b/>
        </w:rPr>
        <w:tab/>
      </w:r>
      <w:r w:rsidRPr="00B304A6">
        <w:rPr>
          <w:b/>
        </w:rPr>
        <w:tab/>
      </w:r>
      <w:r w:rsidRPr="00B304A6">
        <w:rPr>
          <w:b/>
        </w:rPr>
        <w:tab/>
      </w:r>
      <w:r w:rsidRPr="00B304A6">
        <w:rPr>
          <w:b/>
        </w:rPr>
        <w:tab/>
      </w:r>
      <w:r w:rsidRPr="00B304A6">
        <w:rPr>
          <w:b/>
        </w:rPr>
        <w:tab/>
        <w:t>Р.Д.Алієва</w:t>
      </w:r>
    </w:p>
    <w:p w:rsidR="00957C62" w:rsidRDefault="00957C62" w:rsidP="00B304A6">
      <w:pPr>
        <w:pStyle w:val="BodyTextIndent"/>
        <w:ind w:firstLine="0"/>
        <w:rPr>
          <w:b/>
        </w:rPr>
      </w:pPr>
    </w:p>
    <w:p w:rsidR="00957C62" w:rsidRPr="00B304A6" w:rsidRDefault="00957C62" w:rsidP="00B304A6">
      <w:pPr>
        <w:pStyle w:val="BodyTextIndent"/>
        <w:ind w:firstLine="0"/>
        <w:rPr>
          <w:sz w:val="20"/>
          <w:szCs w:val="20"/>
        </w:rPr>
      </w:pPr>
      <w:r>
        <w:rPr>
          <w:sz w:val="20"/>
          <w:szCs w:val="20"/>
        </w:rPr>
        <w:t>Осадча, 5 13 95</w:t>
      </w:r>
    </w:p>
    <w:p w:rsidR="00957C62" w:rsidRPr="00B304A6" w:rsidRDefault="00957C62" w:rsidP="00B304A6">
      <w:pPr>
        <w:pStyle w:val="BodyTextIndent"/>
        <w:jc w:val="left"/>
        <w:rPr>
          <w:b/>
        </w:rPr>
      </w:pPr>
    </w:p>
    <w:p w:rsidR="00957C62" w:rsidRPr="00B304A6" w:rsidRDefault="00957C62" w:rsidP="00B304A6">
      <w:pPr>
        <w:pStyle w:val="BodyTextIndent"/>
        <w:spacing w:line="360" w:lineRule="auto"/>
        <w:jc w:val="left"/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FC10E2">
      <w:pPr>
        <w:pStyle w:val="BodyTextIndent"/>
        <w:ind w:firstLine="5220"/>
        <w:jc w:val="left"/>
        <w:rPr>
          <w:szCs w:val="28"/>
        </w:rPr>
      </w:pPr>
      <w:r w:rsidRPr="00B304A6">
        <w:rPr>
          <w:szCs w:val="28"/>
        </w:rPr>
        <w:t>Додаток</w:t>
      </w:r>
    </w:p>
    <w:p w:rsidR="00957C62" w:rsidRDefault="00957C62" w:rsidP="00FC10E2">
      <w:pPr>
        <w:pStyle w:val="BodyTextIndent"/>
        <w:ind w:firstLine="5220"/>
        <w:jc w:val="left"/>
        <w:rPr>
          <w:szCs w:val="28"/>
        </w:rPr>
      </w:pPr>
      <w:r w:rsidRPr="00B304A6">
        <w:rPr>
          <w:szCs w:val="28"/>
        </w:rPr>
        <w:t>до наказу відділу освіти</w:t>
      </w:r>
    </w:p>
    <w:p w:rsidR="00957C62" w:rsidRDefault="00957C62" w:rsidP="00FC10E2">
      <w:pPr>
        <w:pStyle w:val="BodyTextIndent"/>
        <w:ind w:firstLine="5220"/>
        <w:jc w:val="left"/>
        <w:rPr>
          <w:szCs w:val="28"/>
        </w:rPr>
      </w:pPr>
      <w:r>
        <w:rPr>
          <w:szCs w:val="28"/>
        </w:rPr>
        <w:t>Валківської районної державної</w:t>
      </w:r>
    </w:p>
    <w:p w:rsidR="00957C62" w:rsidRPr="00B304A6" w:rsidRDefault="00957C62" w:rsidP="00FC10E2">
      <w:pPr>
        <w:pStyle w:val="BodyTextIndent"/>
        <w:ind w:firstLine="5220"/>
        <w:jc w:val="left"/>
        <w:rPr>
          <w:szCs w:val="28"/>
        </w:rPr>
      </w:pPr>
      <w:r>
        <w:rPr>
          <w:szCs w:val="28"/>
        </w:rPr>
        <w:t>адміністрації</w:t>
      </w:r>
    </w:p>
    <w:p w:rsidR="00957C62" w:rsidRPr="00B304A6" w:rsidRDefault="00957C62" w:rsidP="00FC10E2">
      <w:pPr>
        <w:pStyle w:val="BodyTextIndent"/>
        <w:ind w:firstLine="5220"/>
        <w:jc w:val="left"/>
        <w:rPr>
          <w:szCs w:val="28"/>
        </w:rPr>
      </w:pPr>
      <w:r w:rsidRPr="00B304A6">
        <w:rPr>
          <w:szCs w:val="28"/>
        </w:rPr>
        <w:t>ві</w:t>
      </w:r>
      <w:r>
        <w:rPr>
          <w:szCs w:val="28"/>
        </w:rPr>
        <w:t>д 10.05.2012 № 102</w:t>
      </w:r>
    </w:p>
    <w:p w:rsidR="00957C62" w:rsidRDefault="00957C62" w:rsidP="00B304A6">
      <w:pPr>
        <w:pStyle w:val="BodyTextIndent"/>
        <w:ind w:firstLine="720"/>
        <w:jc w:val="center"/>
        <w:rPr>
          <w:szCs w:val="28"/>
        </w:rPr>
      </w:pPr>
    </w:p>
    <w:p w:rsidR="00957C62" w:rsidRDefault="00957C62" w:rsidP="00B304A6">
      <w:pPr>
        <w:pStyle w:val="BodyTextIndent"/>
        <w:ind w:firstLine="720"/>
        <w:jc w:val="center"/>
        <w:rPr>
          <w:szCs w:val="28"/>
        </w:rPr>
      </w:pPr>
      <w:r>
        <w:t xml:space="preserve">Список працівників відділу освіти Валківської районної державної адміністрації та Валківського районного Будинку дитячої та юнацької творчості, які направляються до шкіл району для участі в урочистостях з нагоди випуску </w:t>
      </w:r>
      <w:r>
        <w:rPr>
          <w:szCs w:val="28"/>
        </w:rPr>
        <w:t>учнів 11 (12)-х класів загальноосвітніх навчальних закладів району 12.05.2012</w:t>
      </w:r>
    </w:p>
    <w:p w:rsidR="00957C62" w:rsidRPr="00B304A6" w:rsidRDefault="00957C62" w:rsidP="00B304A6">
      <w:pPr>
        <w:pStyle w:val="BodyTextIndent"/>
        <w:ind w:firstLine="720"/>
        <w:jc w:val="center"/>
        <w:rPr>
          <w:szCs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3"/>
        <w:gridCol w:w="5565"/>
        <w:gridCol w:w="2880"/>
      </w:tblGrid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№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Назва ЗНЗ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 xml:space="preserve">ПІБ працівника 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1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Валківський ліцей ім.О.Масельського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Осадча Н.М.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2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Ков’язька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Мавзенко В.М.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3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Старомерчицька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Клочко В.Я.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4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Баранівська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Прищепа С.В.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5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Високопільська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Ус О.Ю.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6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Мельниківська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Гончарова К.Є.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7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Новомерчицька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Заворотня Н.М.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8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Огульцівська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Шило Т.П.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9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Олександрівська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Шаповал Н.Г.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10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Серпневий НВК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Крикун С.А.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11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Сидоренківська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Гудзенко А.Б.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12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Сніжківська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Котелевець Н.А.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13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Шарівська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Бабенко О.Д.</w:t>
            </w:r>
          </w:p>
        </w:tc>
      </w:tr>
      <w:tr w:rsidR="00957C62" w:rsidRPr="00B304A6" w:rsidTr="00E834E6">
        <w:tc>
          <w:tcPr>
            <w:tcW w:w="843" w:type="dxa"/>
          </w:tcPr>
          <w:p w:rsidR="00957C62" w:rsidRPr="00E834E6" w:rsidRDefault="00957C62" w:rsidP="00E834E6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E834E6">
              <w:rPr>
                <w:szCs w:val="28"/>
              </w:rPr>
              <w:t>14</w:t>
            </w:r>
          </w:p>
        </w:tc>
        <w:tc>
          <w:tcPr>
            <w:tcW w:w="5565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Валківська ЗОШ І-ІІІ ступенів</w:t>
            </w:r>
          </w:p>
        </w:tc>
        <w:tc>
          <w:tcPr>
            <w:tcW w:w="2880" w:type="dxa"/>
          </w:tcPr>
          <w:p w:rsidR="00957C62" w:rsidRPr="00E834E6" w:rsidRDefault="00957C62" w:rsidP="00E834E6">
            <w:pPr>
              <w:pStyle w:val="BodyTextIndent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Данильченко С.В.</w:t>
            </w:r>
          </w:p>
        </w:tc>
      </w:tr>
    </w:tbl>
    <w:p w:rsidR="00957C62" w:rsidRPr="00B304A6" w:rsidRDefault="00957C62" w:rsidP="00B304A6">
      <w:pPr>
        <w:pStyle w:val="BodyTextIndent"/>
        <w:ind w:firstLine="720"/>
        <w:jc w:val="center"/>
        <w:rPr>
          <w:szCs w:val="28"/>
        </w:rPr>
      </w:pPr>
    </w:p>
    <w:p w:rsidR="00957C62" w:rsidRPr="00B304A6" w:rsidRDefault="00957C62" w:rsidP="00B304A6">
      <w:pPr>
        <w:pStyle w:val="BodyTextIndent"/>
        <w:ind w:firstLine="720"/>
        <w:jc w:val="center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</w:p>
    <w:p w:rsidR="00957C62" w:rsidRDefault="00957C62" w:rsidP="003D3F7C">
      <w:pPr>
        <w:spacing w:line="360" w:lineRule="auto"/>
        <w:jc w:val="both"/>
        <w:rPr>
          <w:szCs w:val="28"/>
        </w:rPr>
      </w:pPr>
      <w:r>
        <w:rPr>
          <w:szCs w:val="28"/>
        </w:rPr>
        <w:t>З наказом від 10.05.2012 № 102 ознайомлені:</w:t>
      </w:r>
    </w:p>
    <w:tbl>
      <w:tblPr>
        <w:tblW w:w="9288" w:type="dxa"/>
        <w:tblLook w:val="01E0"/>
      </w:tblPr>
      <w:tblGrid>
        <w:gridCol w:w="9288"/>
      </w:tblGrid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Осадча Н.М.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Мавзенко В.М.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Клочко В.Я.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Прищепа С.В.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Ус О.Ю.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Гончарова К.Є.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Заворотня Н.М.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Шило Т.П.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Шаповал Н.Г.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Крикун С.А.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Гудзенко А.Б.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Котелевець Н.А.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Бабенко О.Д.</w:t>
            </w:r>
          </w:p>
        </w:tc>
      </w:tr>
      <w:tr w:rsidR="00957C62" w:rsidRPr="00E834E6" w:rsidTr="008B2949">
        <w:tc>
          <w:tcPr>
            <w:tcW w:w="2880" w:type="dxa"/>
          </w:tcPr>
          <w:p w:rsidR="00957C62" w:rsidRPr="00E834E6" w:rsidRDefault="00957C62" w:rsidP="008B2949">
            <w:pPr>
              <w:pStyle w:val="BodyTextIndent"/>
              <w:spacing w:line="360" w:lineRule="auto"/>
              <w:ind w:firstLine="0"/>
              <w:jc w:val="left"/>
              <w:rPr>
                <w:szCs w:val="28"/>
              </w:rPr>
            </w:pPr>
            <w:r w:rsidRPr="00E834E6">
              <w:rPr>
                <w:szCs w:val="28"/>
              </w:rPr>
              <w:t>Данильченко С.В.</w:t>
            </w:r>
          </w:p>
        </w:tc>
      </w:tr>
    </w:tbl>
    <w:p w:rsidR="00957C62" w:rsidRPr="00B304A6" w:rsidRDefault="00957C62" w:rsidP="003D3F7C">
      <w:pPr>
        <w:spacing w:line="360" w:lineRule="auto"/>
        <w:jc w:val="both"/>
        <w:rPr>
          <w:szCs w:val="28"/>
        </w:rPr>
      </w:pPr>
    </w:p>
    <w:sectPr w:rsidR="00957C62" w:rsidRPr="00B304A6" w:rsidSect="00D43B44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C62" w:rsidRDefault="00957C62">
      <w:r>
        <w:separator/>
      </w:r>
    </w:p>
  </w:endnote>
  <w:endnote w:type="continuationSeparator" w:id="1">
    <w:p w:rsidR="00957C62" w:rsidRDefault="00957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C62" w:rsidRDefault="00957C62">
      <w:r>
        <w:separator/>
      </w:r>
    </w:p>
  </w:footnote>
  <w:footnote w:type="continuationSeparator" w:id="1">
    <w:p w:rsidR="00957C62" w:rsidRDefault="00957C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C62" w:rsidRDefault="00957C62" w:rsidP="004F1C9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7C62" w:rsidRDefault="00957C6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C62" w:rsidRDefault="00957C62" w:rsidP="004F1C9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57C62" w:rsidRDefault="00957C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02B1"/>
    <w:multiLevelType w:val="hybridMultilevel"/>
    <w:tmpl w:val="59C4296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3D57C94"/>
    <w:multiLevelType w:val="hybridMultilevel"/>
    <w:tmpl w:val="B68C85FC"/>
    <w:lvl w:ilvl="0" w:tplc="5EF0B1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F7C"/>
    <w:rsid w:val="00052A13"/>
    <w:rsid w:val="000C72A6"/>
    <w:rsid w:val="002F79CD"/>
    <w:rsid w:val="00387926"/>
    <w:rsid w:val="003D3F7C"/>
    <w:rsid w:val="004F1C90"/>
    <w:rsid w:val="00557D72"/>
    <w:rsid w:val="005E6FD7"/>
    <w:rsid w:val="00603C26"/>
    <w:rsid w:val="006405E4"/>
    <w:rsid w:val="00862500"/>
    <w:rsid w:val="008B2949"/>
    <w:rsid w:val="00954F03"/>
    <w:rsid w:val="00957C62"/>
    <w:rsid w:val="00972231"/>
    <w:rsid w:val="00982A3F"/>
    <w:rsid w:val="009905B8"/>
    <w:rsid w:val="00A94A03"/>
    <w:rsid w:val="00B06FBB"/>
    <w:rsid w:val="00B304A6"/>
    <w:rsid w:val="00BE356B"/>
    <w:rsid w:val="00C96355"/>
    <w:rsid w:val="00D43B44"/>
    <w:rsid w:val="00DF0244"/>
    <w:rsid w:val="00DF6113"/>
    <w:rsid w:val="00E834E6"/>
    <w:rsid w:val="00EB45C0"/>
    <w:rsid w:val="00EE4830"/>
    <w:rsid w:val="00FB1DCA"/>
    <w:rsid w:val="00FC1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F7C"/>
    <w:rPr>
      <w:rFonts w:ascii="Times New Roman" w:eastAsia="Times New Roman" w:hAnsi="Times New Roman"/>
      <w:sz w:val="28"/>
      <w:szCs w:val="24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B304A6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B304A6"/>
    <w:pPr>
      <w:spacing w:before="240" w:after="60"/>
      <w:outlineLvl w:val="7"/>
    </w:pPr>
    <w:rPr>
      <w:rFonts w:eastAsia="Calibri"/>
      <w:i/>
      <w:iCs/>
      <w:sz w:val="24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E356B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E356B"/>
    <w:rPr>
      <w:rFonts w:ascii="Calibri" w:hAnsi="Calibri" w:cs="Times New Roman"/>
      <w:i/>
      <w:iCs/>
      <w:sz w:val="24"/>
      <w:szCs w:val="24"/>
      <w:lang w:val="uk-UA"/>
    </w:rPr>
  </w:style>
  <w:style w:type="paragraph" w:styleId="BlockText">
    <w:name w:val="Block Text"/>
    <w:basedOn w:val="Normal"/>
    <w:uiPriority w:val="99"/>
    <w:rsid w:val="003D3F7C"/>
    <w:pPr>
      <w:tabs>
        <w:tab w:val="left" w:pos="11340"/>
      </w:tabs>
      <w:spacing w:line="360" w:lineRule="auto"/>
      <w:ind w:left="3686" w:right="2694"/>
      <w:jc w:val="both"/>
    </w:pPr>
    <w:rPr>
      <w:bCs/>
      <w:szCs w:val="20"/>
    </w:rPr>
  </w:style>
  <w:style w:type="paragraph" w:styleId="BodyTextIndent">
    <w:name w:val="Body Text Indent"/>
    <w:basedOn w:val="Normal"/>
    <w:link w:val="BodyTextIndentChar"/>
    <w:uiPriority w:val="99"/>
    <w:rsid w:val="003D3F7C"/>
    <w:pPr>
      <w:ind w:firstLine="60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D3F7C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1">
    <w:name w:val="Знак1 Знак Знак Знак"/>
    <w:basedOn w:val="Normal"/>
    <w:uiPriority w:val="99"/>
    <w:rsid w:val="003D3F7C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Caption">
    <w:name w:val="caption"/>
    <w:basedOn w:val="Normal"/>
    <w:next w:val="Normal"/>
    <w:uiPriority w:val="99"/>
    <w:qFormat/>
    <w:locked/>
    <w:rsid w:val="00B304A6"/>
    <w:pPr>
      <w:jc w:val="center"/>
    </w:pPr>
    <w:rPr>
      <w:rFonts w:eastAsia="Calibri"/>
      <w:sz w:val="32"/>
      <w:szCs w:val="20"/>
      <w:lang w:val="en-US"/>
    </w:rPr>
  </w:style>
  <w:style w:type="table" w:styleId="TableGrid">
    <w:name w:val="Table Grid"/>
    <w:basedOn w:val="TableNormal"/>
    <w:uiPriority w:val="99"/>
    <w:locked/>
    <w:rsid w:val="00B304A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43B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D43B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5</Pages>
  <Words>694</Words>
  <Characters>3958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Boss</cp:lastModifiedBy>
  <cp:revision>4</cp:revision>
  <cp:lastPrinted>2012-05-11T05:09:00Z</cp:lastPrinted>
  <dcterms:created xsi:type="dcterms:W3CDTF">2012-05-10T19:29:00Z</dcterms:created>
  <dcterms:modified xsi:type="dcterms:W3CDTF">2012-05-11T05:10:00Z</dcterms:modified>
</cp:coreProperties>
</file>